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b2d0565" w14:textId="b2d0565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2C481F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C481F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C481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481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481F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481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481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4AA13-3C80-4B52-9C33-4E20611CF66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B2  KAPITAL d.o.o. za poslovne usluge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